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87EBB" w14:textId="77777777" w:rsidR="00B074D7" w:rsidRDefault="00B074D7" w:rsidP="00B074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of WITTON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3F12AB8B" w14:textId="77777777" w:rsidR="00B074D7" w:rsidRDefault="00B074D7" w:rsidP="00B074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Master of </w:t>
      </w:r>
      <w:proofErr w:type="spellStart"/>
      <w:r>
        <w:rPr>
          <w:rFonts w:cs="Times New Roman"/>
          <w:szCs w:val="24"/>
        </w:rPr>
        <w:t>Wearmouth</w:t>
      </w:r>
      <w:proofErr w:type="spellEnd"/>
      <w:r>
        <w:rPr>
          <w:rFonts w:cs="Times New Roman"/>
          <w:szCs w:val="24"/>
        </w:rPr>
        <w:t>.</w:t>
      </w:r>
    </w:p>
    <w:p w14:paraId="4A4BC4A5" w14:textId="77777777" w:rsidR="00B074D7" w:rsidRDefault="00B074D7" w:rsidP="00B074D7">
      <w:pPr>
        <w:pStyle w:val="NoSpacing"/>
        <w:rPr>
          <w:rFonts w:cs="Times New Roman"/>
          <w:szCs w:val="24"/>
        </w:rPr>
      </w:pPr>
    </w:p>
    <w:p w14:paraId="57C3BCEA" w14:textId="77777777" w:rsidR="00B074D7" w:rsidRDefault="00B074D7" w:rsidP="00B074D7">
      <w:pPr>
        <w:pStyle w:val="NoSpacing"/>
        <w:rPr>
          <w:rFonts w:cs="Times New Roman"/>
          <w:szCs w:val="24"/>
        </w:rPr>
      </w:pPr>
    </w:p>
    <w:p w14:paraId="0B334815" w14:textId="77777777" w:rsidR="00B074D7" w:rsidRDefault="00B074D7" w:rsidP="00B074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Jun.1413</w:t>
      </w:r>
      <w:r>
        <w:rPr>
          <w:rFonts w:cs="Times New Roman"/>
          <w:szCs w:val="24"/>
        </w:rPr>
        <w:tab/>
        <w:t>He became Master.</w:t>
      </w:r>
    </w:p>
    <w:p w14:paraId="496116C2" w14:textId="77777777" w:rsidR="00B074D7" w:rsidRDefault="00B074D7" w:rsidP="00B074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(V.C.H. Durham </w:t>
      </w:r>
      <w:proofErr w:type="spellStart"/>
      <w:proofErr w:type="gramStart"/>
      <w:r>
        <w:rPr>
          <w:rFonts w:cs="Times New Roman"/>
          <w:szCs w:val="24"/>
        </w:rPr>
        <w:t>vol.II</w:t>
      </w:r>
      <w:proofErr w:type="spellEnd"/>
      <w:proofErr w:type="gramEnd"/>
      <w:r>
        <w:rPr>
          <w:rFonts w:cs="Times New Roman"/>
          <w:szCs w:val="24"/>
        </w:rPr>
        <w:t xml:space="preserve"> part 1 p.85)</w:t>
      </w:r>
    </w:p>
    <w:p w14:paraId="2CB2F51B" w14:textId="77777777" w:rsidR="00B074D7" w:rsidRDefault="00B074D7" w:rsidP="00B074D7">
      <w:pPr>
        <w:pStyle w:val="NoSpacing"/>
        <w:rPr>
          <w:rFonts w:cs="Times New Roman"/>
          <w:szCs w:val="24"/>
        </w:rPr>
      </w:pPr>
    </w:p>
    <w:p w14:paraId="6871E479" w14:textId="77777777" w:rsidR="00B074D7" w:rsidRDefault="00B074D7" w:rsidP="00B074D7">
      <w:pPr>
        <w:pStyle w:val="NoSpacing"/>
        <w:rPr>
          <w:rFonts w:cs="Times New Roman"/>
          <w:szCs w:val="24"/>
        </w:rPr>
      </w:pPr>
    </w:p>
    <w:p w14:paraId="7456E3B9" w14:textId="77777777" w:rsidR="00B074D7" w:rsidRDefault="00B074D7" w:rsidP="00B074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July 2023</w:t>
      </w:r>
    </w:p>
    <w:p w14:paraId="0B3386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F8A4F" w14:textId="77777777" w:rsidR="00B074D7" w:rsidRDefault="00B074D7" w:rsidP="009139A6">
      <w:r>
        <w:separator/>
      </w:r>
    </w:p>
  </w:endnote>
  <w:endnote w:type="continuationSeparator" w:id="0">
    <w:p w14:paraId="488B6327" w14:textId="77777777" w:rsidR="00B074D7" w:rsidRDefault="00B074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D0D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25C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F89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BAED9" w14:textId="77777777" w:rsidR="00B074D7" w:rsidRDefault="00B074D7" w:rsidP="009139A6">
      <w:r>
        <w:separator/>
      </w:r>
    </w:p>
  </w:footnote>
  <w:footnote w:type="continuationSeparator" w:id="0">
    <w:p w14:paraId="0D487588" w14:textId="77777777" w:rsidR="00B074D7" w:rsidRDefault="00B074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AC0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1FD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35D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4D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074D7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0F71D"/>
  <w15:chartTrackingRefBased/>
  <w15:docId w15:val="{8854D2BF-343A-49FC-B00A-2876BD0A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2023-07-26T16:22:00Z</dcterms:created>
  <dcterms:modified xsi:type="dcterms:W3CDTF">2023-07-26T16:22:00Z</dcterms:modified>
</cp:coreProperties>
</file>